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B7404" w14:textId="77777777" w:rsidR="001B5BB3" w:rsidRDefault="00045C97" w:rsidP="00045C97">
      <w:pPr>
        <w:pStyle w:val="Heading1"/>
      </w:pPr>
      <w:r>
        <w:t>ADMIN NOTES</w:t>
      </w:r>
    </w:p>
    <w:p w14:paraId="4B3E96C4" w14:textId="77777777" w:rsidR="00045C97" w:rsidRDefault="00045C97" w:rsidP="00045C97">
      <w:r>
        <w:t>For Awarding Organisation Use Only</w:t>
      </w:r>
    </w:p>
    <w:tbl>
      <w:tblPr>
        <w:tblStyle w:val="TableGrid"/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530"/>
        <w:gridCol w:w="4484"/>
      </w:tblGrid>
      <w:tr w:rsidR="00045C97" w14:paraId="545396A5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3B2ACAD3" w14:textId="77777777" w:rsidR="00045C97" w:rsidRDefault="00045C97" w:rsidP="00045C97">
            <w:pPr>
              <w:pStyle w:val="NoSpacing"/>
            </w:pPr>
            <w:r>
              <w:t>Log Number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73B3D086" w14:textId="45752DCE" w:rsidR="00045C97" w:rsidRDefault="00DB1837" w:rsidP="00045C97">
            <w:pPr>
              <w:pStyle w:val="NoSpacing"/>
            </w:pPr>
            <w:r>
              <w:t>R70905A</w:t>
            </w:r>
          </w:p>
        </w:tc>
      </w:tr>
      <w:tr w:rsidR="00045C97" w14:paraId="4E88E761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25C71C6C" w14:textId="77777777" w:rsidR="00045C97" w:rsidRDefault="00045C97" w:rsidP="00045C97">
            <w:pPr>
              <w:pStyle w:val="NoSpacing"/>
            </w:pPr>
            <w:r>
              <w:t>Qualification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629A24F6" w14:textId="11AEE7D0" w:rsidR="00045C97" w:rsidRPr="00DB1837" w:rsidRDefault="00DB1837" w:rsidP="00045C97">
            <w:pPr>
              <w:pStyle w:val="NoSpacing"/>
              <w:rPr>
                <w:rFonts w:cs="Arial"/>
              </w:rPr>
            </w:pPr>
            <w:r w:rsidRPr="00DB1837">
              <w:rPr>
                <w:rFonts w:cs="Arial"/>
                <w:lang w:eastAsia="en-GB"/>
              </w:rPr>
              <w:t>Pearson Edexcel Level 1/Level 2 International GCSE (9–1)</w:t>
            </w:r>
          </w:p>
        </w:tc>
      </w:tr>
      <w:tr w:rsidR="00045C97" w14:paraId="0E5F67F4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521514C" w14:textId="77777777" w:rsidR="00045C97" w:rsidRDefault="00045C97" w:rsidP="00045C97">
            <w:pPr>
              <w:pStyle w:val="NoSpacing"/>
            </w:pPr>
            <w:r>
              <w:t>Subject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5F039892" w14:textId="77777777" w:rsidR="00DB1837" w:rsidRPr="00DB1837" w:rsidRDefault="00DB1837" w:rsidP="00DB183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DB1837">
              <w:rPr>
                <w:rFonts w:cs="Arial"/>
                <w:lang w:eastAsia="en-GB"/>
              </w:rPr>
              <w:t>Spanish</w:t>
            </w:r>
          </w:p>
          <w:p w14:paraId="1A38C161" w14:textId="280113B3" w:rsidR="00045C97" w:rsidRPr="00DB1837" w:rsidRDefault="00DB1837" w:rsidP="00DB1837">
            <w:pPr>
              <w:pStyle w:val="NoSpacing"/>
              <w:rPr>
                <w:rFonts w:cs="Arial"/>
              </w:rPr>
            </w:pPr>
            <w:r w:rsidRPr="00DB1837">
              <w:rPr>
                <w:rFonts w:cs="Arial"/>
                <w:lang w:eastAsia="en-GB"/>
              </w:rPr>
              <w:t>PAPER 2: Reading and Writing</w:t>
            </w:r>
          </w:p>
        </w:tc>
      </w:tr>
      <w:tr w:rsidR="00045C97" w14:paraId="14997AC7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D23BA94" w14:textId="77777777" w:rsidR="00045C97" w:rsidRDefault="00045C97" w:rsidP="00045C97">
            <w:pPr>
              <w:pStyle w:val="NoSpacing"/>
            </w:pPr>
            <w:r>
              <w:t>Tier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5EB9AFC8" w14:textId="77777777" w:rsidR="00045C97" w:rsidRDefault="00045C97" w:rsidP="00045C97">
            <w:pPr>
              <w:pStyle w:val="NoSpacing"/>
            </w:pPr>
          </w:p>
        </w:tc>
      </w:tr>
      <w:tr w:rsidR="00045C97" w14:paraId="58CD68AA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5F07E614" w14:textId="77777777" w:rsidR="00045C97" w:rsidRDefault="00045C97" w:rsidP="00045C97">
            <w:pPr>
              <w:pStyle w:val="NoSpacing"/>
            </w:pPr>
            <w:r>
              <w:t>Syllabus/Paper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4D127989" w14:textId="097837AF" w:rsidR="00045C97" w:rsidRDefault="00DB1837" w:rsidP="00045C97">
            <w:pPr>
              <w:pStyle w:val="NoSpacing"/>
            </w:pPr>
            <w:r>
              <w:t>4SP1/02R</w:t>
            </w:r>
          </w:p>
        </w:tc>
      </w:tr>
      <w:tr w:rsidR="00045C97" w14:paraId="4B454D83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5B35312D" w14:textId="77777777" w:rsidR="00045C97" w:rsidRDefault="00045C97" w:rsidP="00045C97">
            <w:pPr>
              <w:pStyle w:val="NoSpacing"/>
            </w:pPr>
            <w:r>
              <w:t>Proof (Standard Paper)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22AC6903" w14:textId="63FCED98" w:rsidR="00045C97" w:rsidRDefault="00DB1837" w:rsidP="00045C97">
            <w:pPr>
              <w:pStyle w:val="NoSpacing"/>
            </w:pPr>
            <w:r>
              <w:t>8</w:t>
            </w:r>
          </w:p>
        </w:tc>
      </w:tr>
      <w:tr w:rsidR="00045C97" w14:paraId="5BD422B4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3CBB87FC" w14:textId="77777777" w:rsidR="00045C97" w:rsidRDefault="00045C97" w:rsidP="00045C97">
            <w:pPr>
              <w:pStyle w:val="NoSpacing"/>
            </w:pPr>
            <w:r>
              <w:t>Modification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015CAFE2" w14:textId="169D42B0" w:rsidR="00045C97" w:rsidRDefault="00DB1837" w:rsidP="00045C97">
            <w:pPr>
              <w:pStyle w:val="NoSpacing"/>
            </w:pPr>
            <w:r>
              <w:t xml:space="preserve">Interactive </w:t>
            </w:r>
          </w:p>
        </w:tc>
      </w:tr>
      <w:tr w:rsidR="00045C97" w14:paraId="232589B6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44436AB" w14:textId="77777777" w:rsidR="00045C97" w:rsidRDefault="00045C97" w:rsidP="00045C97">
            <w:pPr>
              <w:pStyle w:val="NoSpacing"/>
            </w:pPr>
            <w:r>
              <w:t>Typesetter Initials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77F23D45" w14:textId="623040B1" w:rsidR="00045C97" w:rsidRDefault="00DB1837" w:rsidP="00045C97">
            <w:pPr>
              <w:pStyle w:val="NoSpacing"/>
            </w:pPr>
            <w:r>
              <w:t>LR</w:t>
            </w:r>
          </w:p>
        </w:tc>
      </w:tr>
      <w:tr w:rsidR="00045C97" w14:paraId="54D38863" w14:textId="77777777" w:rsidTr="002B7799">
        <w:trPr>
          <w:trHeight w:val="369"/>
        </w:trPr>
        <w:tc>
          <w:tcPr>
            <w:tcW w:w="4530" w:type="dxa"/>
            <w:tcMar>
              <w:top w:w="57" w:type="dxa"/>
              <w:bottom w:w="57" w:type="dxa"/>
            </w:tcMar>
            <w:vAlign w:val="center"/>
          </w:tcPr>
          <w:p w14:paraId="7220D884" w14:textId="77777777" w:rsidR="00045C97" w:rsidRDefault="00045C97" w:rsidP="00045C97">
            <w:pPr>
              <w:pStyle w:val="NoSpacing"/>
            </w:pPr>
            <w:r>
              <w:t>Version (Modified)</w:t>
            </w:r>
          </w:p>
        </w:tc>
        <w:tc>
          <w:tcPr>
            <w:tcW w:w="4484" w:type="dxa"/>
            <w:tcMar>
              <w:top w:w="57" w:type="dxa"/>
              <w:bottom w:w="57" w:type="dxa"/>
            </w:tcMar>
            <w:vAlign w:val="center"/>
          </w:tcPr>
          <w:p w14:paraId="711F3224" w14:textId="1188036E" w:rsidR="00045C97" w:rsidRDefault="00DB1837" w:rsidP="00045C97">
            <w:pPr>
              <w:pStyle w:val="NoSpacing"/>
            </w:pPr>
            <w:r>
              <w:t>Version 1</w:t>
            </w:r>
          </w:p>
        </w:tc>
      </w:tr>
    </w:tbl>
    <w:p w14:paraId="52241ACD" w14:textId="77777777" w:rsidR="00045C97" w:rsidRDefault="00045C97" w:rsidP="00045C9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C16FDE" w14:paraId="6E312ABB" w14:textId="77777777" w:rsidTr="00C16FDE">
        <w:trPr>
          <w:trHeight w:val="1417"/>
        </w:trPr>
        <w:tc>
          <w:tcPr>
            <w:tcW w:w="9026" w:type="dxa"/>
          </w:tcPr>
          <w:p w14:paraId="4E250656" w14:textId="77777777" w:rsidR="00C16FDE" w:rsidRDefault="00C16FDE" w:rsidP="00C16FDE">
            <w:pPr>
              <w:pStyle w:val="Heading1"/>
            </w:pPr>
            <w:r>
              <w:t>Question paper contains:</w:t>
            </w:r>
          </w:p>
          <w:p w14:paraId="7D70DF3D" w14:textId="79EE7F2B" w:rsidR="00C16FDE" w:rsidRDefault="00DB1837" w:rsidP="00C16FDE">
            <w:pPr>
              <w:pStyle w:val="NoSpacing"/>
            </w:pPr>
            <w:r>
              <w:t>20 pages</w:t>
            </w:r>
          </w:p>
        </w:tc>
      </w:tr>
      <w:tr w:rsidR="00C16FDE" w14:paraId="45F7A17D" w14:textId="77777777" w:rsidTr="00C16FDE">
        <w:trPr>
          <w:trHeight w:val="1417"/>
        </w:trPr>
        <w:tc>
          <w:tcPr>
            <w:tcW w:w="9026" w:type="dxa"/>
          </w:tcPr>
          <w:p w14:paraId="6F4146A3" w14:textId="77777777" w:rsidR="00C16FDE" w:rsidRDefault="00C16FDE" w:rsidP="00C16FDE">
            <w:pPr>
              <w:pStyle w:val="Heading1"/>
            </w:pPr>
            <w:r>
              <w:t>Each candidate should have:</w:t>
            </w:r>
          </w:p>
          <w:p w14:paraId="363FBB0D" w14:textId="1CC6A216" w:rsidR="00C16FDE" w:rsidRDefault="00DB1837" w:rsidP="00C16FDE">
            <w:pPr>
              <w:pStyle w:val="NoSpacing"/>
            </w:pPr>
            <w:r>
              <w:t xml:space="preserve">Question Paper </w:t>
            </w:r>
          </w:p>
        </w:tc>
      </w:tr>
      <w:tr w:rsidR="00DB1837" w14:paraId="3715D16A" w14:textId="77777777" w:rsidTr="00C16FDE">
        <w:trPr>
          <w:trHeight w:val="1417"/>
        </w:trPr>
        <w:tc>
          <w:tcPr>
            <w:tcW w:w="9026" w:type="dxa"/>
          </w:tcPr>
          <w:p w14:paraId="6E1502B5" w14:textId="77777777" w:rsidR="00DB1837" w:rsidRDefault="00DB1837" w:rsidP="00C16FDE">
            <w:pPr>
              <w:pStyle w:val="Heading1"/>
            </w:pPr>
          </w:p>
        </w:tc>
      </w:tr>
    </w:tbl>
    <w:p w14:paraId="47FB01FD" w14:textId="77777777" w:rsidR="00C16FDE" w:rsidRPr="00045C97" w:rsidRDefault="00C16FDE" w:rsidP="00045C97"/>
    <w:sectPr w:rsidR="00C16FDE" w:rsidRPr="00045C97" w:rsidSect="00045C97">
      <w:headerReference w:type="default" r:id="rId7"/>
      <w:footerReference w:type="even" r:id="rId8"/>
      <w:pgSz w:w="11906" w:h="16838"/>
      <w:pgMar w:top="1276" w:right="1440" w:bottom="1559" w:left="1440" w:header="709" w:footer="1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4238F" w14:textId="77777777" w:rsidR="00DB1837" w:rsidRDefault="00DB1837" w:rsidP="00F1388D">
      <w:pPr>
        <w:spacing w:after="0" w:line="240" w:lineRule="auto"/>
      </w:pPr>
      <w:r>
        <w:separator/>
      </w:r>
    </w:p>
  </w:endnote>
  <w:endnote w:type="continuationSeparator" w:id="0">
    <w:p w14:paraId="7BE0D857" w14:textId="77777777" w:rsidR="00DB1837" w:rsidRDefault="00DB1837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B3AE" w14:textId="77777777" w:rsidR="00510B0C" w:rsidRDefault="00510B0C" w:rsidP="00510B0C">
    <w:pPr>
      <w:pStyle w:val="Footer"/>
      <w:tabs>
        <w:tab w:val="left" w:pos="751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2EFD" w14:textId="77777777" w:rsidR="00DB1837" w:rsidRDefault="00DB1837" w:rsidP="00F1388D">
      <w:pPr>
        <w:spacing w:after="0" w:line="240" w:lineRule="auto"/>
      </w:pPr>
      <w:r>
        <w:separator/>
      </w:r>
    </w:p>
  </w:footnote>
  <w:footnote w:type="continuationSeparator" w:id="0">
    <w:p w14:paraId="23669ADA" w14:textId="77777777" w:rsidR="00DB1837" w:rsidRDefault="00DB1837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BEAEA" w14:textId="77777777" w:rsidR="00106DE0" w:rsidRDefault="00C16FDE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39FAE837" wp14:editId="69AB4764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6FD493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37"/>
    <w:rsid w:val="00013597"/>
    <w:rsid w:val="00045C97"/>
    <w:rsid w:val="00094F5D"/>
    <w:rsid w:val="00106DE0"/>
    <w:rsid w:val="001940F2"/>
    <w:rsid w:val="001B5BB3"/>
    <w:rsid w:val="00211553"/>
    <w:rsid w:val="002B7799"/>
    <w:rsid w:val="0041558F"/>
    <w:rsid w:val="00422557"/>
    <w:rsid w:val="004251BA"/>
    <w:rsid w:val="00431114"/>
    <w:rsid w:val="00510B0C"/>
    <w:rsid w:val="00556562"/>
    <w:rsid w:val="005A3CF3"/>
    <w:rsid w:val="006B76CA"/>
    <w:rsid w:val="00706236"/>
    <w:rsid w:val="00732106"/>
    <w:rsid w:val="00837F32"/>
    <w:rsid w:val="00840DD6"/>
    <w:rsid w:val="00896150"/>
    <w:rsid w:val="00910987"/>
    <w:rsid w:val="00975E5E"/>
    <w:rsid w:val="00AD2FE7"/>
    <w:rsid w:val="00B44A77"/>
    <w:rsid w:val="00C16FDE"/>
    <w:rsid w:val="00D63EB0"/>
    <w:rsid w:val="00DB1837"/>
    <w:rsid w:val="00DD71A3"/>
    <w:rsid w:val="00E3522E"/>
    <w:rsid w:val="00F1388D"/>
    <w:rsid w:val="00F270BC"/>
    <w:rsid w:val="00FD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3FA66"/>
  <w15:chartTrackingRefBased/>
  <w15:docId w15:val="{18C56D46-8929-4A96-A823-89E8610D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C97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C97"/>
    <w:pPr>
      <w:keepNext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45C97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uiPriority w:val="59"/>
    <w:rsid w:val="00045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5C97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.rosalba\Desktop\Admin%20Notes%20Templa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 Notes Template v2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Rosalba</dc:creator>
  <cp:keywords/>
  <cp:lastModifiedBy>Laura Rosalba</cp:lastModifiedBy>
  <cp:revision>1</cp:revision>
  <cp:lastPrinted>2016-08-18T08:12:00Z</cp:lastPrinted>
  <dcterms:created xsi:type="dcterms:W3CDTF">2022-03-09T15:20:00Z</dcterms:created>
  <dcterms:modified xsi:type="dcterms:W3CDTF">2022-03-09T15:23:00Z</dcterms:modified>
</cp:coreProperties>
</file>